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31DBD5E9" w:rsidR="00871C34" w:rsidRDefault="00871C34" w:rsidP="00871C34">
      <w:pPr>
        <w:pStyle w:val="Heading1"/>
      </w:pPr>
      <w:r>
        <w:t xml:space="preserve">PJM RTEP - 2020 RTEP Proposal Window </w:t>
      </w:r>
      <w:r w:rsidR="00001972">
        <w:t>#</w:t>
      </w:r>
      <w:r w:rsidR="007467B7">
        <w:t>3</w:t>
      </w:r>
    </w:p>
    <w:p w14:paraId="53EAB276" w14:textId="77777777" w:rsidR="00871C34" w:rsidRPr="00871C34" w:rsidRDefault="00871C34" w:rsidP="00871C34">
      <w:r>
        <w:t>PROBLEM STATEMENT &amp; REQUIREMENTS</w:t>
      </w:r>
    </w:p>
    <w:p w14:paraId="6DCD4D14" w14:textId="5978761C" w:rsidR="00257193" w:rsidRPr="00277DFF" w:rsidRDefault="00001972" w:rsidP="00871C34">
      <w:pPr>
        <w:pStyle w:val="Heading2"/>
      </w:pPr>
      <w:r>
        <w:t xml:space="preserve">Document Scope: </w:t>
      </w:r>
      <w:r w:rsidR="007467B7">
        <w:t>AEP FERC 715</w:t>
      </w:r>
      <w:r w:rsidR="00DF0DCA">
        <w:t xml:space="preserve"> Criteri</w:t>
      </w:r>
      <w:r w:rsidR="007467B7">
        <w:t xml:space="preserve">on </w:t>
      </w:r>
      <w:r w:rsidR="00DF0DCA">
        <w:t xml:space="preserve">of </w:t>
      </w:r>
      <w:r w:rsidR="007467B7">
        <w:t>thermal overloads on Pittsburg – W</w:t>
      </w:r>
      <w:r w:rsidR="00ED42FB">
        <w:t>est Mount Vernon</w:t>
      </w:r>
      <w:r w:rsidR="007467B7">
        <w:t xml:space="preserve"> 69kV </w:t>
      </w:r>
      <w:r w:rsidR="00ED42FB">
        <w:t xml:space="preserve">, West Mount Vernon </w:t>
      </w:r>
      <w:r w:rsidR="007467B7">
        <w:t>139/69KV, S</w:t>
      </w:r>
      <w:r w:rsidR="00ED42FB">
        <w:t xml:space="preserve">outh Mount </w:t>
      </w:r>
      <w:r w:rsidR="007467B7">
        <w:t>V</w:t>
      </w:r>
      <w:r w:rsidR="00ED42FB">
        <w:t>ernon</w:t>
      </w:r>
      <w:r w:rsidR="007467B7">
        <w:t xml:space="preserve"> –</w:t>
      </w:r>
      <w:r w:rsidR="00ED42FB">
        <w:t xml:space="preserve"> </w:t>
      </w:r>
      <w:r w:rsidR="007467B7">
        <w:t>N</w:t>
      </w:r>
      <w:r w:rsidR="00ED42FB">
        <w:t>orth</w:t>
      </w:r>
      <w:r w:rsidR="007467B7">
        <w:t xml:space="preserve"> M</w:t>
      </w:r>
      <w:r w:rsidR="00ED42FB">
        <w:t>ount</w:t>
      </w:r>
      <w:r w:rsidR="007467B7">
        <w:t xml:space="preserve"> V</w:t>
      </w:r>
      <w:r w:rsidR="00ED42FB">
        <w:t>ernon</w:t>
      </w:r>
      <w:r w:rsidR="007467B7">
        <w:t xml:space="preserve"> 69KV, </w:t>
      </w:r>
      <w:r w:rsidR="00ED42FB">
        <w:t xml:space="preserve">North Mount Vernon </w:t>
      </w:r>
      <w:r w:rsidR="007467B7">
        <w:t>– M</w:t>
      </w:r>
      <w:r w:rsidR="00ED42FB">
        <w:t>ount</w:t>
      </w:r>
      <w:r w:rsidR="007467B7">
        <w:t xml:space="preserve"> V</w:t>
      </w:r>
      <w:r w:rsidR="00ED42FB">
        <w:t>ernon</w:t>
      </w:r>
      <w:r w:rsidR="007467B7">
        <w:t xml:space="preserve"> 69kV branches.</w:t>
      </w:r>
      <w:r w:rsidR="003A7633">
        <w:t xml:space="preserve"> </w:t>
      </w:r>
      <w:r w:rsidR="003D718E">
        <w:t xml:space="preserve"> </w:t>
      </w:r>
      <w:r w:rsidR="006D2A40">
        <w:t xml:space="preserve">FirstEnergy FERC 715 Criterion short circuit violations on Greenfield 69kV breaker </w:t>
      </w:r>
      <w:r w:rsidR="006D2A40" w:rsidRPr="006D2A40">
        <w:t>501-B-251</w:t>
      </w:r>
      <w:r w:rsidR="006D2A40">
        <w:t xml:space="preserve">. </w:t>
      </w:r>
    </w:p>
    <w:p w14:paraId="7812EDE6" w14:textId="5C2BEBB6" w:rsidR="00001972" w:rsidRDefault="00001972" w:rsidP="009C7ECD">
      <w:pPr>
        <w:pStyle w:val="Heading1"/>
      </w:pPr>
      <w:r>
        <w:t>2020 RTEP Proposal Window #</w:t>
      </w:r>
      <w:r w:rsidR="007467B7">
        <w:t>3</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33AE88DD" w:rsidR="000E753F" w:rsidRDefault="007467B7" w:rsidP="000E753F">
      <w:pPr>
        <w:pStyle w:val="ListParagraph"/>
        <w:numPr>
          <w:ilvl w:val="0"/>
          <w:numId w:val="33"/>
        </w:numPr>
      </w:pPr>
      <w:r>
        <w:t>AEP  FERC 715 Criterion</w:t>
      </w:r>
    </w:p>
    <w:p w14:paraId="49C562D2" w14:textId="3B7AA7A5" w:rsidR="003D718E" w:rsidRPr="00D41D6A" w:rsidRDefault="003D718E" w:rsidP="000E753F">
      <w:pPr>
        <w:pStyle w:val="ListParagraph"/>
        <w:numPr>
          <w:ilvl w:val="0"/>
          <w:numId w:val="33"/>
        </w:numPr>
      </w:pPr>
      <w:r>
        <w:t>FirstEnergy FERC 715 Criterion</w:t>
      </w:r>
    </w:p>
    <w:p w14:paraId="58465D74" w14:textId="33E50763" w:rsidR="009C7ECD" w:rsidRDefault="009C7ECD" w:rsidP="009C7ECD">
      <w:pPr>
        <w:pStyle w:val="Heading3"/>
      </w:pPr>
      <w:r>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6009683"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B50B7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04920CAC" w14:textId="3EC1655E" w:rsidR="00F44F3C" w:rsidRDefault="009C7ECD" w:rsidP="009C7ECD">
      <w:r w:rsidRPr="002D3994">
        <w:t xml:space="preserve">Participants are expected to </w:t>
      </w:r>
      <w:r w:rsidR="00EE3A58" w:rsidRPr="002D3994">
        <w:t>develop solutions</w:t>
      </w:r>
      <w:r w:rsidRPr="002D3994">
        <w:t xml:space="preserve"> to the identified </w:t>
      </w:r>
      <w:r w:rsidR="00ED42FB">
        <w:t>AEP FERC 715</w:t>
      </w:r>
      <w:r w:rsidR="0083161A">
        <w:t xml:space="preserve"> </w:t>
      </w:r>
      <w:r>
        <w:t xml:space="preserve">criteria </w:t>
      </w:r>
      <w:r w:rsidR="0083161A">
        <w:t xml:space="preserve">for </w:t>
      </w:r>
      <w:r w:rsidR="00ED42FB">
        <w:t xml:space="preserve">Pittsburg – West Mount Vernon </w:t>
      </w:r>
      <w:proofErr w:type="gramStart"/>
      <w:r w:rsidR="00ED42FB">
        <w:t>69kV ,</w:t>
      </w:r>
      <w:proofErr w:type="gramEnd"/>
      <w:r w:rsidR="00ED42FB">
        <w:t xml:space="preserve"> West Mount Vernon 139/69KV, South Mount Vernon – North Mount Vernon 69KV, North Mount Vernon – Mount Vernon 69kV branches</w:t>
      </w:r>
      <w:r w:rsidR="006D2A40">
        <w:t xml:space="preserve">, and the FirstEnergy FERC 715 short circuit violation on the Greenfield 69kV breaker </w:t>
      </w:r>
      <w:r w:rsidR="006D2A40" w:rsidRPr="006D2A40">
        <w:t>501-B-251</w:t>
      </w:r>
      <w:r w:rsidR="00ED42FB" w:rsidRPr="002D3994">
        <w:t xml:space="preserve"> </w:t>
      </w:r>
      <w:r w:rsidR="00ED42FB">
        <w:t xml:space="preserve">and perform analysis </w:t>
      </w:r>
      <w:r w:rsidRPr="002D3994">
        <w:t xml:space="preserve">to </w:t>
      </w:r>
      <w:r>
        <w:t>validate the solutions</w:t>
      </w:r>
      <w:r w:rsidR="00FC0CA4">
        <w:t xml:space="preserve"> </w:t>
      </w:r>
      <w:r w:rsidR="009B1B89">
        <w:t>meet all criteria requirements</w:t>
      </w:r>
      <w:r>
        <w:t xml:space="preserve">. </w:t>
      </w:r>
    </w:p>
    <w:p w14:paraId="633DE607" w14:textId="141F01BB" w:rsidR="009C7ECD" w:rsidRDefault="009C7ECD" w:rsidP="009C7ECD">
      <w:r>
        <w:t xml:space="preserve">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lastRenderedPageBreak/>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513F7FBF" w14:textId="0E7D8187" w:rsidR="009C7ECD" w:rsidRDefault="009C7ECD" w:rsidP="009C7ECD">
      <w:r>
        <w:t xml:space="preserve">PJM shall determine the </w:t>
      </w:r>
      <w:r w:rsidRPr="009B4159">
        <w:t>more efficient or cost-effec</w:t>
      </w:r>
      <w:r>
        <w:t xml:space="preserve">tive </w:t>
      </w:r>
      <w:r w:rsidR="0083161A">
        <w:t xml:space="preserve">solutions for the </w:t>
      </w:r>
      <w:r w:rsidR="00ED42FB">
        <w:t>AEP FERC 715</w:t>
      </w:r>
      <w:r w:rsidR="0083161A">
        <w:t xml:space="preserve"> Criteria.</w:t>
      </w:r>
    </w:p>
    <w:p w14:paraId="0C1490D7" w14:textId="38C73B0C" w:rsidR="009C7ECD" w:rsidRDefault="009C7ECD" w:rsidP="009C7ECD">
      <w:pPr>
        <w:pStyle w:val="Heading3"/>
      </w:pPr>
      <w:r>
        <w:t>Scope of Work</w:t>
      </w:r>
    </w:p>
    <w:p w14:paraId="5611FECE" w14:textId="4B136C4B" w:rsidR="00ED42FB" w:rsidRDefault="009C7ECD" w:rsidP="00C71D73">
      <w:r w:rsidRPr="0067384D">
        <w:t xml:space="preserve">PJM is seeking proposals to </w:t>
      </w:r>
      <w:r w:rsidR="00DF0DCA">
        <w:t>the</w:t>
      </w:r>
      <w:r w:rsidR="00ED42FB">
        <w:t xml:space="preserve"> thermal overloads on Pittsburg – West Mount Vernon 69kV, West Mount Vernon 139/69KV, South Mount Vernon – North Mount Vernon 69KV, North Mount Vernon – Mount Vernon 69kV branches identified </w:t>
      </w:r>
      <w:r w:rsidR="00125C7B">
        <w:t>through</w:t>
      </w:r>
      <w:r w:rsidR="00ED42FB">
        <w:t xml:space="preserve"> AEP FERC 715 criteria</w:t>
      </w:r>
      <w:r w:rsidR="006D2A40">
        <w:t xml:space="preserve"> as well as proposals to alleviate </w:t>
      </w:r>
      <w:r w:rsidR="006D2A40" w:rsidRPr="006D2A40">
        <w:t>the short circuit violation on the Greenfield 69kV breaker 501-B-251</w:t>
      </w:r>
      <w:r w:rsidR="006D2A40">
        <w:t xml:space="preserve"> identified through the </w:t>
      </w:r>
      <w:r w:rsidR="006D2A40" w:rsidRPr="006D2A40">
        <w:t>FirstEnergy FERC 715</w:t>
      </w:r>
      <w:r w:rsidR="006D2A40">
        <w:t xml:space="preserve"> criteria</w:t>
      </w:r>
      <w:bookmarkStart w:id="0" w:name="_GoBack"/>
      <w:bookmarkEnd w:id="0"/>
      <w:r w:rsidR="00ED42FB">
        <w:t xml:space="preserve">. </w:t>
      </w:r>
    </w:p>
    <w:p w14:paraId="2C2CD2E4" w14:textId="153885DC" w:rsidR="00C71D73" w:rsidRDefault="00C71D73" w:rsidP="009C7ECD">
      <w:r>
        <w:t xml:space="preserve">The complete description for </w:t>
      </w:r>
      <w:r w:rsidR="00125C7B">
        <w:t>AEP FERC 715 criteria is contained in the following document:</w:t>
      </w:r>
    </w:p>
    <w:p w14:paraId="1493497C" w14:textId="650EB06F" w:rsidR="00ED42FB" w:rsidRDefault="006D2A40" w:rsidP="00B425C4">
      <w:pPr>
        <w:pStyle w:val="Heading4"/>
        <w:rPr>
          <w:b w:val="0"/>
        </w:rPr>
      </w:pPr>
      <w:hyperlink r:id="rId10" w:history="1">
        <w:r w:rsidR="00125C7B" w:rsidRPr="001000B4">
          <w:rPr>
            <w:rStyle w:val="Hyperlink"/>
            <w:b w:val="0"/>
          </w:rPr>
          <w:t>https://pjm.com/-/media/planning/planning-criteria/aep-planning-criteria.ashx?la=en</w:t>
        </w:r>
      </w:hyperlink>
    </w:p>
    <w:p w14:paraId="574FDACC" w14:textId="77777777" w:rsidR="00125C7B" w:rsidRPr="00125C7B" w:rsidRDefault="00125C7B" w:rsidP="00125C7B"/>
    <w:p w14:paraId="331FF9EA" w14:textId="599DC4C9" w:rsidR="009C7ECD" w:rsidRDefault="009C7ECD" w:rsidP="00B425C4">
      <w:pPr>
        <w:pStyle w:val="Heading4"/>
      </w:pPr>
      <w:r>
        <w:t>OBJECTIVES</w:t>
      </w:r>
      <w:r w:rsidR="00B425C4">
        <w:t>:</w:t>
      </w:r>
    </w:p>
    <w:p w14:paraId="6CC34FF6" w14:textId="49E2AACD" w:rsidR="00B425C4" w:rsidRDefault="00B425C4" w:rsidP="00B425C4">
      <w:pPr>
        <w:pStyle w:val="ListParagraph"/>
        <w:numPr>
          <w:ilvl w:val="0"/>
          <w:numId w:val="35"/>
        </w:numPr>
        <w:contextualSpacing/>
      </w:pPr>
      <w:r>
        <w:t xml:space="preserve">Develop complete solutions to </w:t>
      </w:r>
      <w:r w:rsidR="00B50B7B">
        <w:t xml:space="preserve">address the </w:t>
      </w:r>
      <w:r>
        <w:t xml:space="preserve">identified </w:t>
      </w:r>
      <w:r w:rsidR="00FC0CA4">
        <w:t xml:space="preserve">end of life </w:t>
      </w:r>
      <w:r>
        <w:t>criteria</w:t>
      </w:r>
      <w:r w:rsidR="00FC0CA4">
        <w:t>.</w:t>
      </w:r>
      <w:r>
        <w:t xml:space="preserve">  </w:t>
      </w:r>
    </w:p>
    <w:p w14:paraId="1BDF74EC" w14:textId="0C6BBE92" w:rsidR="00B425C4" w:rsidRDefault="00B425C4" w:rsidP="00B425C4">
      <w:pPr>
        <w:pStyle w:val="ListParagraph"/>
        <w:numPr>
          <w:ilvl w:val="0"/>
          <w:numId w:val="35"/>
        </w:numPr>
        <w:contextualSpacing/>
      </w:pPr>
      <w:r>
        <w:t xml:space="preserve">Develop solutions to </w:t>
      </w:r>
      <w:r w:rsidR="00B50B7B">
        <w:t xml:space="preserve">address </w:t>
      </w:r>
      <w:r>
        <w:t xml:space="preserve">all new criteria violations generated as a consequence of proposed solution. Solutions to these secondary violations are required for the proposal to be considered. </w:t>
      </w:r>
    </w:p>
    <w:p w14:paraId="66955294" w14:textId="0D159281"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FA214BD" w14:textId="77777777" w:rsidR="00125C7B" w:rsidRDefault="00125C7B" w:rsidP="00125C7B">
      <w:pPr>
        <w:pStyle w:val="ListParagraph"/>
        <w:numPr>
          <w:ilvl w:val="0"/>
          <w:numId w:val="0"/>
        </w:numPr>
        <w:ind w:left="720"/>
        <w:contextualSpacing/>
      </w:pPr>
    </w:p>
    <w:p w14:paraId="098DF799" w14:textId="77777777" w:rsidR="00B425C4" w:rsidRDefault="00B425C4" w:rsidP="00B425C4">
      <w:pPr>
        <w:pStyle w:val="Heading4"/>
      </w:pPr>
      <w:r>
        <w:t>WHAT PJM PROVIDES:</w:t>
      </w:r>
    </w:p>
    <w:p w14:paraId="2660576A" w14:textId="7B95052A" w:rsidR="00B425C4" w:rsidRDefault="00B425C4" w:rsidP="00B425C4">
      <w:r>
        <w:t>The information listed below is provided to allow replication of PJM analyses. Some of this data is designated Critical Energy Infrastructure Information (CEII)</w:t>
      </w:r>
      <w:r w:rsidR="00B50B7B">
        <w:t xml:space="preserve"> and must be handled consistent with PJM’s CEII request at </w:t>
      </w:r>
      <w:hyperlink r:id="rId11" w:history="1">
        <w:r w:rsidR="00B50B7B" w:rsidRPr="00B50B7B">
          <w:rPr>
            <w:rStyle w:val="Hyperlink"/>
          </w:rPr>
          <w:t>Competitive Planning Process page</w:t>
        </w:r>
      </w:hyperlink>
      <w:r w:rsidR="00B50B7B">
        <w:t xml:space="preserve"> on the PJM website</w:t>
      </w:r>
      <w:r>
        <w:t xml:space="preserve">: </w:t>
      </w:r>
    </w:p>
    <w:p w14:paraId="59064523" w14:textId="64DB6502" w:rsidR="00B425C4" w:rsidRPr="00D67F0D" w:rsidRDefault="00B425C4" w:rsidP="00B425C4">
      <w:pPr>
        <w:pStyle w:val="ListParagraph"/>
        <w:numPr>
          <w:ilvl w:val="0"/>
          <w:numId w:val="37"/>
        </w:numPr>
        <w:contextualSpacing/>
      </w:pPr>
      <w:r w:rsidRPr="00D67F0D">
        <w:t>Power Flow Base Cases</w:t>
      </w:r>
      <w:r w:rsidR="002110DD" w:rsidRPr="00D67F0D">
        <w:t xml:space="preserve"> posted on </w:t>
      </w:r>
      <w:r w:rsidR="007D0809">
        <w:t>September 18</w:t>
      </w:r>
      <w:r w:rsidR="007D0809" w:rsidRPr="007D0809">
        <w:rPr>
          <w:vertAlign w:val="superscript"/>
        </w:rPr>
        <w:t>th</w:t>
      </w:r>
      <w:r w:rsidR="007D0809">
        <w:t xml:space="preserve"> </w:t>
      </w:r>
      <w:r w:rsidR="002110DD" w:rsidRPr="00D67F0D">
        <w:t>in window</w:t>
      </w:r>
      <w:r w:rsidR="007D0809">
        <w:t xml:space="preserve"> 3</w:t>
      </w:r>
      <w:r w:rsidRPr="00D67F0D">
        <w:t>. Identifies one or more system configurations to which planning criteria are applied.</w:t>
      </w:r>
    </w:p>
    <w:p w14:paraId="6097426E" w14:textId="3AFC3AA2" w:rsidR="00B425C4" w:rsidRPr="00D67F0D" w:rsidRDefault="00B425C4" w:rsidP="00B425C4">
      <w:pPr>
        <w:pStyle w:val="ListParagraph"/>
        <w:numPr>
          <w:ilvl w:val="0"/>
          <w:numId w:val="37"/>
        </w:numPr>
        <w:contextualSpacing/>
      </w:pPr>
      <w:r w:rsidRPr="00D67F0D">
        <w:t>Contingency List</w:t>
      </w:r>
      <w:r w:rsidR="002110DD" w:rsidRPr="00D67F0D">
        <w:t xml:space="preserve"> posted on </w:t>
      </w:r>
      <w:r w:rsidR="007D0809">
        <w:t>September 18</w:t>
      </w:r>
      <w:r w:rsidR="007D0809" w:rsidRPr="007D0809">
        <w:rPr>
          <w:vertAlign w:val="superscript"/>
        </w:rPr>
        <w:t>th</w:t>
      </w:r>
      <w:r w:rsidR="007D0809">
        <w:t xml:space="preserve"> </w:t>
      </w:r>
      <w:r w:rsidR="007D0809" w:rsidRPr="00D67F0D">
        <w:t>in window</w:t>
      </w:r>
      <w:r w:rsidR="007D0809">
        <w:t xml:space="preserve"> 3</w:t>
      </w:r>
      <w:r w:rsidRPr="00D67F0D">
        <w:t xml:space="preserve">: Lists all contingency types (single, bus, tower, line w/ stuck breaker). </w:t>
      </w:r>
    </w:p>
    <w:p w14:paraId="25DC5353" w14:textId="77777777" w:rsidR="00B425C4" w:rsidRPr="00D67F0D" w:rsidRDefault="00B425C4" w:rsidP="00B425C4">
      <w:pPr>
        <w:pStyle w:val="ListParagraph"/>
        <w:numPr>
          <w:ilvl w:val="0"/>
          <w:numId w:val="37"/>
        </w:numPr>
        <w:contextualSpacing/>
      </w:pPr>
      <w:r w:rsidRPr="00D67F0D">
        <w:t xml:space="preserve">Subsystem Files: Identifies all subsystem zones to be considered in analysis. </w:t>
      </w:r>
    </w:p>
    <w:p w14:paraId="10755712" w14:textId="77777777" w:rsidR="00B425C4" w:rsidRPr="00D67F0D" w:rsidRDefault="00B425C4" w:rsidP="00B425C4">
      <w:pPr>
        <w:pStyle w:val="ListParagraph"/>
        <w:numPr>
          <w:ilvl w:val="0"/>
          <w:numId w:val="37"/>
        </w:numPr>
        <w:contextualSpacing/>
      </w:pPr>
      <w:r w:rsidRPr="00D67F0D">
        <w:t xml:space="preserve">Monitor Files: Identify specific ranges of facilities by area and kV level to be considered in analysis. </w:t>
      </w:r>
    </w:p>
    <w:p w14:paraId="0099FEB2" w14:textId="77777777" w:rsidR="00B425C4" w:rsidRPr="00D67F0D" w:rsidRDefault="00B425C4" w:rsidP="00B425C4">
      <w:pPr>
        <w:pStyle w:val="ListParagraph"/>
        <w:numPr>
          <w:ilvl w:val="0"/>
          <w:numId w:val="37"/>
        </w:numPr>
        <w:contextualSpacing/>
      </w:pPr>
      <w:r w:rsidRPr="00D67F0D">
        <w:t xml:space="preserve">Facility Ratings: (if different from those included in the base cases) </w:t>
      </w:r>
    </w:p>
    <w:p w14:paraId="2ECCAC23" w14:textId="77777777" w:rsidR="00B425C4" w:rsidRPr="00D67F0D" w:rsidRDefault="00B425C4" w:rsidP="00B425C4">
      <w:pPr>
        <w:pStyle w:val="ListParagraph"/>
        <w:numPr>
          <w:ilvl w:val="0"/>
          <w:numId w:val="37"/>
        </w:numPr>
        <w:contextualSpacing/>
      </w:pPr>
      <w:r w:rsidRPr="00D67F0D">
        <w:t xml:space="preserve">Violations List: Lists all criteria violations with power flow results and additional technical notes (flowgates). The results indicate the case(s) to which the criteria violations apply. </w:t>
      </w:r>
    </w:p>
    <w:p w14:paraId="7CF47A67" w14:textId="69DFB3FA" w:rsidR="00B425C4" w:rsidRPr="00D67F0D" w:rsidRDefault="00B425C4" w:rsidP="00B425C4">
      <w:pPr>
        <w:pStyle w:val="ListParagraph"/>
        <w:numPr>
          <w:ilvl w:val="0"/>
          <w:numId w:val="37"/>
        </w:numPr>
        <w:contextualSpacing/>
      </w:pPr>
      <w:r w:rsidRPr="00D67F0D">
        <w:t xml:space="preserve">Short Circuit Base Case. This case reflects the 2025 RTEP base case. </w:t>
      </w:r>
    </w:p>
    <w:p w14:paraId="46086B71" w14:textId="440FDEA2" w:rsidR="002110DD" w:rsidRPr="00D67F0D" w:rsidRDefault="002110DD" w:rsidP="00B425C4">
      <w:pPr>
        <w:pStyle w:val="ListParagraph"/>
        <w:numPr>
          <w:ilvl w:val="0"/>
          <w:numId w:val="37"/>
        </w:numPr>
        <w:contextualSpacing/>
      </w:pPr>
      <w:proofErr w:type="spellStart"/>
      <w:r w:rsidRPr="00D67F0D">
        <w:t>Idvs</w:t>
      </w:r>
      <w:proofErr w:type="spellEnd"/>
      <w:r w:rsidR="002E7D42" w:rsidRPr="00D67F0D">
        <w:t>:</w:t>
      </w:r>
      <w:r w:rsidRPr="00D67F0D">
        <w:t xml:space="preserve"> for the case updates after July 1</w:t>
      </w:r>
      <w:r w:rsidRPr="00D67F0D">
        <w:rPr>
          <w:vertAlign w:val="superscript"/>
        </w:rPr>
        <w:t>st</w:t>
      </w:r>
      <w:r w:rsidRPr="00D67F0D">
        <w:t xml:space="preserve"> when window 1 opened</w:t>
      </w:r>
    </w:p>
    <w:p w14:paraId="07439D9E" w14:textId="5A06F8AF" w:rsidR="002110DD" w:rsidRPr="00D67F0D" w:rsidRDefault="002110DD" w:rsidP="00B425C4">
      <w:pPr>
        <w:pStyle w:val="ListParagraph"/>
        <w:numPr>
          <w:ilvl w:val="0"/>
          <w:numId w:val="37"/>
        </w:numPr>
        <w:contextualSpacing/>
      </w:pPr>
      <w:r w:rsidRPr="00D67F0D">
        <w:t>Contingency changes files for the contingency updates after July 1</w:t>
      </w:r>
      <w:r w:rsidRPr="00D67F0D">
        <w:rPr>
          <w:vertAlign w:val="superscript"/>
        </w:rPr>
        <w:t>st</w:t>
      </w:r>
      <w:r w:rsidRPr="00D67F0D">
        <w:t xml:space="preserve"> when window 1 opened</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3A9DE832"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B50B7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B50B7B">
        <w:t>proposed solution</w:t>
      </w:r>
      <w:r w:rsidRPr="00372846">
        <w:t xml:space="preserve">, the overall and specific project descriptions and the details of cost commitment, if </w:t>
      </w:r>
      <w:r w:rsidR="00B50B7B">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2" w:history="1">
        <w:r>
          <w:rPr>
            <w:rStyle w:val="Hyperlink"/>
          </w:rPr>
          <w:t>https://www.pjm.com/planning/competitive-planning-process.aspx</w:t>
        </w:r>
      </w:hyperlink>
      <w:r>
        <w:t>.</w:t>
      </w:r>
    </w:p>
    <w:p w14:paraId="6557F5DA" w14:textId="20F8181F" w:rsidR="00B425C4" w:rsidRPr="006724A8" w:rsidRDefault="00B425C4" w:rsidP="00B425C4">
      <w:r w:rsidRPr="009B4159">
        <w:t xml:space="preserve">All proposals will be made public and posted on pjm.com after the proposal window is closed. Mark all </w:t>
      </w:r>
      <w:r w:rsidR="00B50B7B">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83161A">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C5610B8"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B50B7B">
        <w:t>,</w:t>
      </w:r>
      <w:r w:rsidRPr="005D452E">
        <w:t xml:space="preserve"> how new infrastructure will be configured and where new infrastructure will be sited. Project diagrams </w:t>
      </w:r>
      <w:r w:rsidR="00B50B7B">
        <w:t xml:space="preserve">should </w:t>
      </w:r>
      <w:r w:rsidRPr="005D452E">
        <w:t>include, but are not limited to</w:t>
      </w:r>
      <w:r w:rsidR="00B50B7B">
        <w:t>,</w:t>
      </w:r>
      <w:r w:rsidRPr="005D452E">
        <w:t xml:space="preserve"> the following</w:t>
      </w:r>
      <w:r w:rsidR="00B50B7B">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4628FEB9"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35E1DFDB" w14:textId="77777777" w:rsidR="00EE3A58" w:rsidRPr="00EE3A58" w:rsidRDefault="00EE3A58" w:rsidP="00EE3A58">
      <w:r w:rsidRPr="00EE3A58">
        <w:t>Relevant PJM Operating Agreement, Schedule 6, section 1.5.8(f).</w:t>
      </w:r>
    </w:p>
    <w:p w14:paraId="2DC0D959" w14:textId="35559825" w:rsidR="00EE3A58" w:rsidRPr="00204AB5" w:rsidRDefault="00EE3A58" w:rsidP="00EE3A58">
      <w:r w:rsidRPr="00EE3A58">
        <w:rPr>
          <w:bCs/>
        </w:rPr>
        <w:t>Entity-Specific Criteria Considered in Determining the Designated Entity for a Project</w:t>
      </w:r>
      <w:r w:rsidRPr="00EE3A58">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E3A58">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38D28432"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All proposals, upgrade and greenfield solutions, with the exception of solutions</w:t>
      </w:r>
      <w:r w:rsidR="0076753D">
        <w:t xml:space="preserve"> submitted</w:t>
      </w:r>
      <w:r w:rsidRPr="008E26AE">
        <w:t xml:space="preserve"> with an estimated cost </w:t>
      </w:r>
      <w:r w:rsidR="006E6376">
        <w:t>of</w:t>
      </w:r>
      <w:r w:rsidR="006E6376" w:rsidRPr="008E26AE">
        <w:t xml:space="preserve"> </w:t>
      </w:r>
      <w:r w:rsidRPr="008E26AE">
        <w:t xml:space="preserve"> $5M</w:t>
      </w:r>
      <w:r w:rsidR="006E6376">
        <w:t xml:space="preserve"> or less</w:t>
      </w:r>
      <w:r w:rsidRPr="008E26AE">
        <w:t>, su</w:t>
      </w:r>
      <w:r>
        <w:t>bmitted for consideration in the 2020</w:t>
      </w:r>
      <w:r w:rsidRPr="008E26AE">
        <w:t xml:space="preserve"> RTEP Proposal Window</w:t>
      </w:r>
      <w:r w:rsidR="0076753D">
        <w:t xml:space="preserve"> 2</w:t>
      </w:r>
      <w:r>
        <w:t xml:space="preserve"> </w:t>
      </w:r>
      <w:r w:rsidRPr="008E26AE">
        <w:t>are subject to an initial $5,000 deposit</w:t>
      </w:r>
      <w:r w:rsidR="00F73082">
        <w:t xml:space="preserve"> per the PJM Operating Agreement 1.5.8(c).</w:t>
      </w:r>
      <w:r w:rsidRPr="008E26AE">
        <w:t xml:space="preserve"> </w:t>
      </w:r>
    </w:p>
    <w:p w14:paraId="3C4CB8BF" w14:textId="18EE41D2" w:rsidR="00E80352" w:rsidRDefault="00E80352" w:rsidP="00204AB5">
      <w:pPr>
        <w:spacing w:line="240" w:lineRule="auto"/>
      </w:pPr>
      <w:r>
        <w:t>Relevant PJM Operating Agreement language in Section 1.5.8(</w:t>
      </w:r>
      <w:r w:rsidR="006E6376">
        <w:t>c</w:t>
      </w:r>
      <w:r>
        <w:t>):</w:t>
      </w:r>
    </w:p>
    <w:p w14:paraId="3FF03142" w14:textId="443721F1" w:rsidR="00E80352" w:rsidRPr="0083161A" w:rsidRDefault="00E80352" w:rsidP="0083161A">
      <w:pPr>
        <w:ind w:left="720"/>
        <w:rPr>
          <w:i/>
        </w:rPr>
      </w:pPr>
      <w:r w:rsidRPr="0083161A">
        <w:rPr>
          <w:i/>
        </w:rPr>
        <w:t>(c)(1)</w:t>
      </w:r>
      <w:r w:rsidRPr="0083161A">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83161A" w:rsidRDefault="00E80352" w:rsidP="00E80352">
      <w:pPr>
        <w:rPr>
          <w:i/>
        </w:rPr>
      </w:pPr>
    </w:p>
    <w:p w14:paraId="678B5941" w14:textId="337A1031" w:rsidR="00E80352" w:rsidRPr="0083161A" w:rsidRDefault="00E80352" w:rsidP="0083161A">
      <w:pPr>
        <w:ind w:left="720" w:firstLine="720"/>
        <w:rPr>
          <w:i/>
        </w:rPr>
      </w:pPr>
      <w:r w:rsidRPr="0083161A">
        <w:rPr>
          <w:i/>
        </w:rPr>
        <w:t xml:space="preserve">(c)(1)(i)  In addition, any proposing entity indicating its intention to be the Designated Entity will be responsible for and must pay all actual costs incurred by the Transmission Provider to evaluate the submitted project proposal.  </w:t>
      </w:r>
      <w:r w:rsidRPr="0083161A">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83161A" w:rsidRDefault="00E80352" w:rsidP="00E80352">
      <w:pPr>
        <w:rPr>
          <w:i/>
        </w:rPr>
      </w:pPr>
    </w:p>
    <w:p w14:paraId="62B25A9A" w14:textId="772CBBD5" w:rsidR="00E80352" w:rsidRPr="0083161A" w:rsidRDefault="00E80352" w:rsidP="0083161A">
      <w:pPr>
        <w:ind w:left="720" w:firstLine="720"/>
        <w:rPr>
          <w:i/>
        </w:rPr>
      </w:pPr>
      <w:r w:rsidRPr="0083161A">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83161A" w:rsidRDefault="00E80352" w:rsidP="00E80352">
      <w:pPr>
        <w:rPr>
          <w:i/>
        </w:rPr>
      </w:pPr>
    </w:p>
    <w:p w14:paraId="1F02DB1F" w14:textId="2D4E4629" w:rsidR="00E80352" w:rsidRPr="0083161A" w:rsidRDefault="00E80352" w:rsidP="0083161A">
      <w:pPr>
        <w:ind w:left="720" w:firstLine="720"/>
        <w:rPr>
          <w:i/>
        </w:rPr>
      </w:pPr>
      <w:r w:rsidRPr="0083161A">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83161A" w:rsidRDefault="00E80352" w:rsidP="00E80352">
      <w:pPr>
        <w:rPr>
          <w:i/>
        </w:rPr>
      </w:pPr>
    </w:p>
    <w:p w14:paraId="60C5E90D" w14:textId="00E06AE4" w:rsidR="00E80352" w:rsidRPr="0083161A" w:rsidRDefault="00E80352" w:rsidP="0083161A">
      <w:pPr>
        <w:ind w:left="720" w:firstLine="720"/>
        <w:rPr>
          <w:i/>
        </w:rPr>
      </w:pPr>
      <w:r w:rsidRPr="0083161A">
        <w:rPr>
          <w:i/>
        </w:rPr>
        <w:lastRenderedPageBreak/>
        <w:t>(c)(1)</w:t>
      </w:r>
      <w:proofErr w:type="gramStart"/>
      <w:r w:rsidRPr="0083161A">
        <w:rPr>
          <w:i/>
        </w:rPr>
        <w:t>(iv)  At</w:t>
      </w:r>
      <w:proofErr w:type="gramEnd"/>
      <w:r w:rsidRPr="0083161A">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83161A" w:rsidRDefault="00E80352" w:rsidP="00E80352">
      <w:pPr>
        <w:rPr>
          <w:i/>
        </w:rPr>
      </w:pPr>
    </w:p>
    <w:p w14:paraId="124D2650" w14:textId="526BB9BD" w:rsidR="00E80352" w:rsidRPr="0083161A" w:rsidRDefault="00E80352" w:rsidP="0083161A">
      <w:pPr>
        <w:ind w:left="720" w:firstLine="720"/>
        <w:rPr>
          <w:i/>
        </w:rPr>
      </w:pPr>
      <w:r w:rsidRPr="0083161A">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1EEE5AF5" w:rsidR="00204AB5" w:rsidRDefault="00204AB5" w:rsidP="00204AB5">
      <w:pPr>
        <w:spacing w:before="200" w:after="200"/>
      </w:pPr>
      <w:r>
        <w:t xml:space="preserve">The </w:t>
      </w:r>
      <w:r w:rsidR="00520BD6">
        <w:t>non-refundable deposit</w:t>
      </w:r>
      <w:r>
        <w:t xml:space="preserve"> is due at the time of submission. Pay the </w:t>
      </w:r>
      <w:r w:rsidR="00520BD6">
        <w:t xml:space="preserve">non-refundable deposit </w:t>
      </w:r>
      <w:r>
        <w:t>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77777777" w:rsidR="00204AB5" w:rsidRPr="00372846" w:rsidRDefault="00204AB5" w:rsidP="00CB6DA1">
            <w:pPr>
              <w:spacing w:before="60" w:after="60"/>
            </w:pPr>
            <w:r w:rsidRPr="00372846">
              <w:t>8013589789</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0BDA8BE4" w14:textId="77777777" w:rsidR="005C7006" w:rsidRPr="005C7006" w:rsidRDefault="005C7006" w:rsidP="005C7006">
      <w:pPr>
        <w:spacing w:after="160" w:line="259" w:lineRule="auto"/>
      </w:pPr>
      <w:r w:rsidRPr="005C7006">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5A356672" w14:textId="77777777" w:rsidR="005C7006" w:rsidRPr="005C7006" w:rsidRDefault="005C7006" w:rsidP="005C7006">
      <w:pPr>
        <w:spacing w:after="160" w:line="259" w:lineRule="auto"/>
      </w:pPr>
      <w:r w:rsidRPr="005C7006">
        <w:t>The proposer also needs to provide the following information to PJM:   </w:t>
      </w:r>
    </w:p>
    <w:p w14:paraId="4DA7FB3B" w14:textId="77777777" w:rsidR="005C7006" w:rsidRPr="005C7006" w:rsidRDefault="005C7006" w:rsidP="005C7006">
      <w:pPr>
        <w:spacing w:after="160" w:line="259" w:lineRule="auto"/>
      </w:pPr>
      <w:r w:rsidRPr="005C7006">
        <w:t xml:space="preserve">Company Info, Primary contact name, </w:t>
      </w:r>
      <w:proofErr w:type="gramStart"/>
      <w:r w:rsidRPr="005C7006">
        <w:t>Billing</w:t>
      </w:r>
      <w:proofErr w:type="gramEnd"/>
      <w:r w:rsidRPr="005C7006">
        <w:t xml:space="preserve"> email &amp; Tax ID#.</w:t>
      </w:r>
    </w:p>
    <w:p w14:paraId="21CF8F66" w14:textId="77777777" w:rsidR="0054592E" w:rsidRDefault="0054592E" w:rsidP="0054592E">
      <w:r>
        <w:t>The PJM Proposal ID can be located on the Existing Proposal screen in the PJM Competitive Planner Tool</w:t>
      </w:r>
    </w:p>
    <w:p w14:paraId="2CFBCE7E" w14:textId="3E57F193" w:rsidR="0054592E" w:rsidRDefault="0054592E" w:rsidP="0054592E">
      <w:r w:rsidRPr="00FD76E2">
        <w:rPr>
          <w:noProof/>
        </w:rPr>
        <w:lastRenderedPageBreak/>
        <w:drawing>
          <wp:inline distT="0" distB="0" distL="0" distR="0" wp14:anchorId="4EDB7CC7" wp14:editId="46419EBA">
            <wp:extent cx="6429375" cy="188588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sharpenSoften amount="60000"/>
                              </a14:imgEffect>
                              <a14:imgEffect>
                                <a14:brightnessContrast bright="19000" contrast="-14000"/>
                              </a14:imgEffect>
                            </a14:imgLayer>
                          </a14:imgProps>
                        </a:ext>
                      </a:extLst>
                    </a:blip>
                    <a:stretch>
                      <a:fillRect/>
                    </a:stretch>
                  </pic:blipFill>
                  <pic:spPr>
                    <a:xfrm>
                      <a:off x="0" y="0"/>
                      <a:ext cx="6464347" cy="1896141"/>
                    </a:xfrm>
                    <a:prstGeom prst="rect">
                      <a:avLst/>
                    </a:prstGeom>
                  </pic:spPr>
                </pic:pic>
              </a:graphicData>
            </a:graphic>
          </wp:inline>
        </w:drawing>
      </w:r>
    </w:p>
    <w:p w14:paraId="5D6A5B10" w14:textId="2B847E58" w:rsidR="000171E4" w:rsidRDefault="000171E4" w:rsidP="000171E4"/>
    <w:p w14:paraId="61CBEE05" w14:textId="77777777" w:rsidR="000171E4" w:rsidRDefault="000171E4" w:rsidP="00204AB5">
      <w:pPr>
        <w:spacing w:before="120"/>
      </w:pPr>
    </w:p>
    <w:p w14:paraId="26EB3943" w14:textId="77777777" w:rsidR="00204AB5" w:rsidRDefault="00204AB5" w:rsidP="00204AB5">
      <w:pPr>
        <w:pStyle w:val="Heading3"/>
      </w:pPr>
      <w:r>
        <w:t>Timeline</w:t>
      </w:r>
    </w:p>
    <w:p w14:paraId="2900809B" w14:textId="6D34E7AC" w:rsidR="00204AB5" w:rsidRDefault="00BD2C8F" w:rsidP="00204AB5">
      <w:r>
        <w:rPr>
          <w:b/>
        </w:rPr>
        <w:t>9</w:t>
      </w:r>
      <w:r w:rsidR="00204AB5" w:rsidRPr="00DA23C4">
        <w:rPr>
          <w:b/>
        </w:rPr>
        <w:t>/</w:t>
      </w:r>
      <w:r w:rsidR="00204AB5">
        <w:rPr>
          <w:b/>
        </w:rPr>
        <w:t>1</w:t>
      </w:r>
      <w:r>
        <w:rPr>
          <w:b/>
        </w:rPr>
        <w:t>8</w:t>
      </w:r>
      <w:r w:rsidR="00204AB5" w:rsidRPr="00DA23C4">
        <w:rPr>
          <w:b/>
        </w:rPr>
        <w:t>/</w:t>
      </w:r>
      <w:r w:rsidR="00204AB5">
        <w:rPr>
          <w:b/>
        </w:rPr>
        <w:t>2020</w:t>
      </w:r>
      <w:r w:rsidR="00204AB5">
        <w:t xml:space="preserve">: Opening of 2020 RTEP Proposal Window </w:t>
      </w:r>
      <w:r>
        <w:t>3</w:t>
      </w:r>
    </w:p>
    <w:p w14:paraId="135275CE" w14:textId="0DB57D0A" w:rsidR="00204AB5" w:rsidRDefault="00BD2C8F" w:rsidP="00204AB5">
      <w:r>
        <w:rPr>
          <w:b/>
        </w:rPr>
        <w:t>10</w:t>
      </w:r>
      <w:r w:rsidR="00204AB5" w:rsidRPr="00DA23C4">
        <w:rPr>
          <w:b/>
        </w:rPr>
        <w:t>/</w:t>
      </w:r>
      <w:r>
        <w:rPr>
          <w:b/>
        </w:rPr>
        <w:t>1</w:t>
      </w:r>
      <w:r w:rsidR="003D718E">
        <w:rPr>
          <w:b/>
        </w:rPr>
        <w:t>9</w:t>
      </w:r>
      <w:r w:rsidR="00204AB5" w:rsidRPr="00DA23C4">
        <w:rPr>
          <w:b/>
        </w:rPr>
        <w:t>/</w:t>
      </w:r>
      <w:r w:rsidR="00204AB5">
        <w:rPr>
          <w:b/>
        </w:rPr>
        <w:t>2020</w:t>
      </w:r>
      <w:r w:rsidR="00204AB5">
        <w:t xml:space="preserve">: Close of 2020 RTEP Proposal Window </w:t>
      </w:r>
      <w:r>
        <w:t>3</w:t>
      </w:r>
      <w:r w:rsidR="009B1B89">
        <w:t xml:space="preserve"> </w:t>
      </w:r>
      <w:r w:rsidR="00204AB5">
        <w:t>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5"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0D01C138" w:rsidR="00204AB5" w:rsidRDefault="00204AB5" w:rsidP="00204AB5">
      <w:r>
        <w:t>Please reference 2020 RTEP Proposal Window</w:t>
      </w:r>
      <w:r w:rsidR="00BD2C8F">
        <w:t xml:space="preserve"> 3</w:t>
      </w:r>
      <w:r w:rsidR="009B1B89">
        <w:t xml:space="preserve"> </w:t>
      </w:r>
      <w:r>
        <w:t>in all correspondence.</w:t>
      </w:r>
    </w:p>
    <w:p w14:paraId="56E018D7" w14:textId="77777777" w:rsidR="00784F95" w:rsidRDefault="0094320D" w:rsidP="00784F95">
      <w:pPr>
        <w:pStyle w:val="Heading3"/>
      </w:pPr>
      <w:r>
        <w:br w:type="column"/>
      </w:r>
      <w:r w:rsidR="00784F95">
        <w:lastRenderedPageBreak/>
        <w:t>Specialized Requirements</w:t>
      </w:r>
    </w:p>
    <w:p w14:paraId="71676593" w14:textId="72DBBEBB" w:rsidR="005025B1" w:rsidRDefault="00784F95" w:rsidP="00784F95">
      <w:pPr>
        <w:pStyle w:val="Heading3"/>
        <w:rPr>
          <w:rFonts w:eastAsiaTheme="minorHAnsi" w:cstheme="minorBidi"/>
          <w:b w:val="0"/>
          <w:bCs w:val="0"/>
          <w:i w:val="0"/>
          <w:color w:val="auto"/>
          <w:sz w:val="22"/>
          <w:szCs w:val="22"/>
        </w:rPr>
      </w:pPr>
      <w:r w:rsidRPr="00546933">
        <w:rPr>
          <w:rFonts w:eastAsiaTheme="minorHAnsi" w:cstheme="minorBidi"/>
          <w:b w:val="0"/>
          <w:bCs w:val="0"/>
          <w:i w:val="0"/>
          <w:color w:val="auto"/>
          <w:sz w:val="22"/>
          <w:szCs w:val="22"/>
        </w:rPr>
        <w:t>PJM seeks proposals to evaluate the identified needs in this window.  PJM has not determined specialized requirements that PJM is seeking in project proposals in this window for consideration in its evaluation.</w:t>
      </w:r>
    </w:p>
    <w:p w14:paraId="7330EFE3" w14:textId="77777777" w:rsidR="00784F95" w:rsidRPr="00546933" w:rsidRDefault="00784F95" w:rsidP="00546933">
      <w:pPr>
        <w:rPr>
          <w:b/>
          <w:bCs/>
          <w:i/>
        </w:rPr>
      </w:pPr>
    </w:p>
    <w:p w14:paraId="15821725" w14:textId="1E5D03CC" w:rsidR="00110DCB" w:rsidRPr="0083161A" w:rsidRDefault="00110DCB" w:rsidP="00204AB5">
      <w:pPr>
        <w:rPr>
          <w:rFonts w:eastAsiaTheme="majorEastAsia" w:cstheme="majorBidi"/>
          <w:b/>
          <w:bCs/>
          <w:i/>
          <w:color w:val="013366" w:themeColor="accent1"/>
          <w:sz w:val="26"/>
          <w:szCs w:val="26"/>
        </w:rPr>
      </w:pPr>
      <w:r w:rsidRPr="0083161A">
        <w:rPr>
          <w:rFonts w:eastAsiaTheme="majorEastAsia" w:cstheme="majorBidi"/>
          <w:b/>
          <w:bCs/>
          <w:i/>
          <w:color w:val="013366" w:themeColor="accent1"/>
          <w:sz w:val="26"/>
          <w:szCs w:val="26"/>
        </w:rPr>
        <w:t>Notice</w:t>
      </w:r>
    </w:p>
    <w:p w14:paraId="7BE02CEF" w14:textId="3F94EA11" w:rsidR="00110DCB" w:rsidRDefault="00110DCB" w:rsidP="00204AB5">
      <w:r>
        <w:t xml:space="preserve">In accordance with the Open Access Transmission </w:t>
      </w:r>
      <w:r w:rsidR="0076753D">
        <w:t>Tariff</w:t>
      </w:r>
      <w:r>
        <w:t>, Attachment M, the MMU has access to all data submitted to PJM through PJM’s competitive proposal window process.</w:t>
      </w:r>
      <w:r w:rsidR="0076753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13F44DF3" w:rsidR="00204AB5" w:rsidRDefault="007467B7" w:rsidP="00204AB5">
      <w:pPr>
        <w:tabs>
          <w:tab w:val="left" w:pos="1080"/>
          <w:tab w:val="left" w:pos="1620"/>
        </w:tabs>
        <w:spacing w:before="120" w:after="0"/>
        <w:ind w:left="1620" w:hanging="1620"/>
      </w:pPr>
      <w:r>
        <w:t>9</w:t>
      </w:r>
      <w:r w:rsidR="00204AB5">
        <w:t>/</w:t>
      </w:r>
      <w:r>
        <w:t>18</w:t>
      </w:r>
      <w:r w:rsidR="00546933">
        <w:t>/2</w:t>
      </w:r>
      <w:r w:rsidR="00204AB5">
        <w:t>020 - V1 -</w:t>
      </w:r>
      <w:r w:rsidR="00204AB5">
        <w:tab/>
        <w:t xml:space="preserve">Original Problem Statement posted to the PJM Competitive Planning Process webpage: </w:t>
      </w:r>
      <w:hyperlink r:id="rId16" w:history="1">
        <w:r w:rsidR="00204AB5">
          <w:rPr>
            <w:rStyle w:val="Hyperlink"/>
          </w:rPr>
          <w:t>https://www.pjm.com/planning/competitive-planning-process.aspx</w:t>
        </w:r>
      </w:hyperlink>
      <w:r w:rsidR="00204AB5">
        <w:t>.</w:t>
      </w:r>
    </w:p>
    <w:p w14:paraId="55C2EADF" w14:textId="77777777" w:rsidR="0054592E" w:rsidRDefault="0054592E"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7"/>
      <w:headerReference w:type="default" r:id="rId18"/>
      <w:footerReference w:type="even" r:id="rId19"/>
      <w:footerReference w:type="default" r:id="rId20"/>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8B2D1" w14:textId="77777777" w:rsidR="003058E6" w:rsidRDefault="003058E6">
      <w:pPr>
        <w:spacing w:after="0" w:line="240" w:lineRule="auto"/>
      </w:pPr>
      <w:r>
        <w:separator/>
      </w:r>
    </w:p>
    <w:p w14:paraId="6D90CD25" w14:textId="77777777" w:rsidR="003058E6" w:rsidRDefault="003058E6"/>
  </w:endnote>
  <w:endnote w:type="continuationSeparator" w:id="0">
    <w:p w14:paraId="11F8866B" w14:textId="77777777" w:rsidR="003058E6" w:rsidRDefault="003058E6">
      <w:pPr>
        <w:spacing w:after="0" w:line="240" w:lineRule="auto"/>
      </w:pPr>
      <w:r>
        <w:continuationSeparator/>
      </w:r>
    </w:p>
    <w:p w14:paraId="064960FC" w14:textId="77777777" w:rsidR="003058E6" w:rsidRDefault="00305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75994729" w:rsidR="00290C9B" w:rsidRPr="00034A9A" w:rsidRDefault="006D2A40"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10</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CB84B" w14:textId="77777777" w:rsidR="003058E6" w:rsidRDefault="003058E6">
      <w:pPr>
        <w:spacing w:after="0" w:line="240" w:lineRule="auto"/>
      </w:pPr>
      <w:r>
        <w:separator/>
      </w:r>
    </w:p>
    <w:p w14:paraId="4446E831" w14:textId="77777777" w:rsidR="003058E6" w:rsidRDefault="003058E6"/>
  </w:footnote>
  <w:footnote w:type="continuationSeparator" w:id="0">
    <w:p w14:paraId="7E257534" w14:textId="77777777" w:rsidR="003058E6" w:rsidRDefault="003058E6">
      <w:pPr>
        <w:spacing w:after="0" w:line="240" w:lineRule="auto"/>
      </w:pPr>
      <w:r>
        <w:continuationSeparator/>
      </w:r>
    </w:p>
    <w:p w14:paraId="7E0E4472" w14:textId="77777777" w:rsidR="003058E6" w:rsidRDefault="003058E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72F3EED"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 xml:space="preserve">PJM RTEP – 2020 RTEP Proposal Window </w:t>
    </w:r>
    <w:r w:rsidR="00DF0DCA">
      <w:rPr>
        <w:b/>
        <w:color w:val="FFFFFF" w:themeColor="background1"/>
        <w:sz w:val="24"/>
      </w:rPr>
      <w:t>2</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171E4"/>
    <w:rsid w:val="00034A9A"/>
    <w:rsid w:val="000365C3"/>
    <w:rsid w:val="00052135"/>
    <w:rsid w:val="000E753F"/>
    <w:rsid w:val="000F32CD"/>
    <w:rsid w:val="000F4BA5"/>
    <w:rsid w:val="00110DCB"/>
    <w:rsid w:val="00125C7B"/>
    <w:rsid w:val="00126BA1"/>
    <w:rsid w:val="001727E0"/>
    <w:rsid w:val="00183E39"/>
    <w:rsid w:val="001A42C8"/>
    <w:rsid w:val="001B7299"/>
    <w:rsid w:val="001D2D5D"/>
    <w:rsid w:val="001E4F8C"/>
    <w:rsid w:val="00204AB5"/>
    <w:rsid w:val="002110DD"/>
    <w:rsid w:val="00240B02"/>
    <w:rsid w:val="00257193"/>
    <w:rsid w:val="00273946"/>
    <w:rsid w:val="00277DFF"/>
    <w:rsid w:val="00280C38"/>
    <w:rsid w:val="00290C9B"/>
    <w:rsid w:val="00293695"/>
    <w:rsid w:val="002A35D2"/>
    <w:rsid w:val="002B5C40"/>
    <w:rsid w:val="002B5F8E"/>
    <w:rsid w:val="002C0C4E"/>
    <w:rsid w:val="002C7485"/>
    <w:rsid w:val="002E7D42"/>
    <w:rsid w:val="003058E6"/>
    <w:rsid w:val="00341989"/>
    <w:rsid w:val="00347EB4"/>
    <w:rsid w:val="00360B54"/>
    <w:rsid w:val="00372846"/>
    <w:rsid w:val="00374F35"/>
    <w:rsid w:val="00383572"/>
    <w:rsid w:val="003A185B"/>
    <w:rsid w:val="003A5353"/>
    <w:rsid w:val="003A7633"/>
    <w:rsid w:val="003D718E"/>
    <w:rsid w:val="004115E4"/>
    <w:rsid w:val="0041597C"/>
    <w:rsid w:val="004354FC"/>
    <w:rsid w:val="00435753"/>
    <w:rsid w:val="004561DE"/>
    <w:rsid w:val="004659FE"/>
    <w:rsid w:val="004B2E53"/>
    <w:rsid w:val="004D7D47"/>
    <w:rsid w:val="004F4208"/>
    <w:rsid w:val="004F7AB5"/>
    <w:rsid w:val="005024C0"/>
    <w:rsid w:val="005025B1"/>
    <w:rsid w:val="00520BD6"/>
    <w:rsid w:val="0054592E"/>
    <w:rsid w:val="00546933"/>
    <w:rsid w:val="0054787D"/>
    <w:rsid w:val="00560358"/>
    <w:rsid w:val="00566661"/>
    <w:rsid w:val="005734DB"/>
    <w:rsid w:val="005B7C74"/>
    <w:rsid w:val="005C0386"/>
    <w:rsid w:val="005C7006"/>
    <w:rsid w:val="005D452E"/>
    <w:rsid w:val="005E24FA"/>
    <w:rsid w:val="00602826"/>
    <w:rsid w:val="00604710"/>
    <w:rsid w:val="00615D59"/>
    <w:rsid w:val="006207C9"/>
    <w:rsid w:val="00625942"/>
    <w:rsid w:val="00646325"/>
    <w:rsid w:val="0065026F"/>
    <w:rsid w:val="006724C9"/>
    <w:rsid w:val="006D2A40"/>
    <w:rsid w:val="006D3920"/>
    <w:rsid w:val="006E6376"/>
    <w:rsid w:val="00717BAB"/>
    <w:rsid w:val="00740F27"/>
    <w:rsid w:val="007467B7"/>
    <w:rsid w:val="00747BCE"/>
    <w:rsid w:val="00760D3E"/>
    <w:rsid w:val="00761CB7"/>
    <w:rsid w:val="0076753D"/>
    <w:rsid w:val="00784F95"/>
    <w:rsid w:val="00793417"/>
    <w:rsid w:val="007A0E2C"/>
    <w:rsid w:val="007A369A"/>
    <w:rsid w:val="007C3F81"/>
    <w:rsid w:val="007C7229"/>
    <w:rsid w:val="007D0809"/>
    <w:rsid w:val="007D3E62"/>
    <w:rsid w:val="00821527"/>
    <w:rsid w:val="00826A58"/>
    <w:rsid w:val="0083161A"/>
    <w:rsid w:val="00843664"/>
    <w:rsid w:val="008715C0"/>
    <w:rsid w:val="00871C34"/>
    <w:rsid w:val="0089287B"/>
    <w:rsid w:val="00893263"/>
    <w:rsid w:val="008A0B47"/>
    <w:rsid w:val="008A20F8"/>
    <w:rsid w:val="008A7ED0"/>
    <w:rsid w:val="008F7D8C"/>
    <w:rsid w:val="00904D55"/>
    <w:rsid w:val="0091627A"/>
    <w:rsid w:val="0092100F"/>
    <w:rsid w:val="00935CD7"/>
    <w:rsid w:val="00940968"/>
    <w:rsid w:val="0094320D"/>
    <w:rsid w:val="009528BA"/>
    <w:rsid w:val="00957EB9"/>
    <w:rsid w:val="009613AF"/>
    <w:rsid w:val="009763C9"/>
    <w:rsid w:val="009772A9"/>
    <w:rsid w:val="00985FFE"/>
    <w:rsid w:val="009A3807"/>
    <w:rsid w:val="009B1B89"/>
    <w:rsid w:val="009C64DB"/>
    <w:rsid w:val="009C7ECD"/>
    <w:rsid w:val="009D6BC7"/>
    <w:rsid w:val="009E76D5"/>
    <w:rsid w:val="00A048B9"/>
    <w:rsid w:val="00A11360"/>
    <w:rsid w:val="00A23C9A"/>
    <w:rsid w:val="00A40D61"/>
    <w:rsid w:val="00A6005F"/>
    <w:rsid w:val="00A6010B"/>
    <w:rsid w:val="00A95B2D"/>
    <w:rsid w:val="00AB6892"/>
    <w:rsid w:val="00AC1370"/>
    <w:rsid w:val="00AD71F3"/>
    <w:rsid w:val="00B265CC"/>
    <w:rsid w:val="00B30460"/>
    <w:rsid w:val="00B425C4"/>
    <w:rsid w:val="00B50B7B"/>
    <w:rsid w:val="00B87215"/>
    <w:rsid w:val="00B93B7F"/>
    <w:rsid w:val="00BB2553"/>
    <w:rsid w:val="00BB4812"/>
    <w:rsid w:val="00BC36CC"/>
    <w:rsid w:val="00BD2C8F"/>
    <w:rsid w:val="00C202B3"/>
    <w:rsid w:val="00C220B1"/>
    <w:rsid w:val="00C25D90"/>
    <w:rsid w:val="00C34D38"/>
    <w:rsid w:val="00C52D2F"/>
    <w:rsid w:val="00C60842"/>
    <w:rsid w:val="00C71D73"/>
    <w:rsid w:val="00C74895"/>
    <w:rsid w:val="00C8747F"/>
    <w:rsid w:val="00C94414"/>
    <w:rsid w:val="00CB049E"/>
    <w:rsid w:val="00CB79EA"/>
    <w:rsid w:val="00CC2CC2"/>
    <w:rsid w:val="00CE2743"/>
    <w:rsid w:val="00D12BF2"/>
    <w:rsid w:val="00D369BA"/>
    <w:rsid w:val="00D46798"/>
    <w:rsid w:val="00D5250F"/>
    <w:rsid w:val="00D55AEF"/>
    <w:rsid w:val="00D67F0D"/>
    <w:rsid w:val="00D743DB"/>
    <w:rsid w:val="00DB57D8"/>
    <w:rsid w:val="00DC135E"/>
    <w:rsid w:val="00DC5D4B"/>
    <w:rsid w:val="00DF0DCA"/>
    <w:rsid w:val="00DF2AD0"/>
    <w:rsid w:val="00E03107"/>
    <w:rsid w:val="00E70ECC"/>
    <w:rsid w:val="00E72F80"/>
    <w:rsid w:val="00E80352"/>
    <w:rsid w:val="00E877D2"/>
    <w:rsid w:val="00E956F9"/>
    <w:rsid w:val="00EB0AB2"/>
    <w:rsid w:val="00ED42FB"/>
    <w:rsid w:val="00EE3A58"/>
    <w:rsid w:val="00F44F3C"/>
    <w:rsid w:val="00F5629A"/>
    <w:rsid w:val="00F73082"/>
    <w:rsid w:val="00F81126"/>
    <w:rsid w:val="00F859D6"/>
    <w:rsid w:val="00FC0CA4"/>
    <w:rsid w:val="00FC6359"/>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9549">
      <w:bodyDiv w:val="1"/>
      <w:marLeft w:val="0"/>
      <w:marRight w:val="0"/>
      <w:marTop w:val="0"/>
      <w:marBottom w:val="0"/>
      <w:divBdr>
        <w:top w:val="none" w:sz="0" w:space="0" w:color="auto"/>
        <w:left w:val="none" w:sz="0" w:space="0" w:color="auto"/>
        <w:bottom w:val="none" w:sz="0" w:space="0" w:color="auto"/>
        <w:right w:val="none" w:sz="0" w:space="0" w:color="auto"/>
      </w:divBdr>
    </w:div>
    <w:div w:id="575096625">
      <w:bodyDiv w:val="1"/>
      <w:marLeft w:val="0"/>
      <w:marRight w:val="0"/>
      <w:marTop w:val="0"/>
      <w:marBottom w:val="0"/>
      <w:divBdr>
        <w:top w:val="none" w:sz="0" w:space="0" w:color="auto"/>
        <w:left w:val="none" w:sz="0" w:space="0" w:color="auto"/>
        <w:bottom w:val="none" w:sz="0" w:space="0" w:color="auto"/>
        <w:right w:val="none" w:sz="0" w:space="0" w:color="auto"/>
      </w:divBdr>
    </w:div>
    <w:div w:id="11965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pjm.force.com/planning/s/" TargetMode="External"/><Relationship Id="rId10" Type="http://schemas.openxmlformats.org/officeDocument/2006/relationships/hyperlink" Target="https://pjm.com/-/media/planning/planning-criteria/aep-planning-criteria.ashx?la=e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microsoft.com/office/2007/relationships/hdphoto" Target="media/hdphoto1.wdp"/><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DFD01-85E5-4F76-AD8F-C611F370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78</TotalTime>
  <Pages>10</Pages>
  <Words>2773</Words>
  <Characters>15810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Berner</cp:lastModifiedBy>
  <cp:revision>11</cp:revision>
  <dcterms:created xsi:type="dcterms:W3CDTF">2020-07-16T16:53:00Z</dcterms:created>
  <dcterms:modified xsi:type="dcterms:W3CDTF">2020-09-18T19:26:00Z</dcterms:modified>
</cp:coreProperties>
</file>